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C0C9CF" w14:textId="77777777" w:rsidR="004F4A32" w:rsidRDefault="004F4A32" w:rsidP="004F4A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ALYBON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fl.1488)</w:t>
      </w:r>
    </w:p>
    <w:p w14:paraId="100AE072" w14:textId="77777777" w:rsidR="004F4A32" w:rsidRDefault="004F4A32" w:rsidP="004F4A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late of </w:t>
      </w:r>
      <w:proofErr w:type="spellStart"/>
      <w:r>
        <w:rPr>
          <w:rFonts w:cs="Times New Roman"/>
          <w:szCs w:val="24"/>
        </w:rPr>
        <w:t>Fulbek</w:t>
      </w:r>
      <w:proofErr w:type="spellEnd"/>
      <w:r>
        <w:rPr>
          <w:rFonts w:cs="Times New Roman"/>
          <w:szCs w:val="24"/>
        </w:rPr>
        <w:t>, Lincolnshire. Yeoman.</w:t>
      </w:r>
    </w:p>
    <w:p w14:paraId="0C512B84" w14:textId="77777777" w:rsidR="004F4A32" w:rsidRDefault="004F4A32" w:rsidP="004F4A32">
      <w:pPr>
        <w:pStyle w:val="NoSpacing"/>
        <w:rPr>
          <w:rFonts w:cs="Times New Roman"/>
          <w:szCs w:val="24"/>
        </w:rPr>
      </w:pPr>
    </w:p>
    <w:p w14:paraId="20FF1FFA" w14:textId="77777777" w:rsidR="004F4A32" w:rsidRDefault="004F4A32" w:rsidP="004F4A32">
      <w:pPr>
        <w:pStyle w:val="NoSpacing"/>
        <w:rPr>
          <w:rFonts w:cs="Times New Roman"/>
          <w:szCs w:val="24"/>
        </w:rPr>
      </w:pPr>
    </w:p>
    <w:p w14:paraId="767A760F" w14:textId="77777777" w:rsidR="004F4A32" w:rsidRDefault="004F4A32" w:rsidP="004F4A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Jun.1488</w:t>
      </w:r>
      <w:r>
        <w:rPr>
          <w:rFonts w:cs="Times New Roman"/>
          <w:szCs w:val="24"/>
        </w:rPr>
        <w:tab/>
        <w:t xml:space="preserve">Pardoned for not appearing to answer Robert </w:t>
      </w:r>
      <w:proofErr w:type="spellStart"/>
      <w:r>
        <w:rPr>
          <w:rFonts w:cs="Times New Roman"/>
          <w:szCs w:val="24"/>
        </w:rPr>
        <w:t>Radclyff</w:t>
      </w:r>
      <w:proofErr w:type="spellEnd"/>
      <w:r>
        <w:rPr>
          <w:rFonts w:cs="Times New Roman"/>
          <w:szCs w:val="24"/>
        </w:rPr>
        <w:t xml:space="preserve">, late of </w:t>
      </w:r>
      <w:proofErr w:type="spellStart"/>
      <w:r>
        <w:rPr>
          <w:rFonts w:cs="Times New Roman"/>
          <w:szCs w:val="24"/>
        </w:rPr>
        <w:t>Tateshall</w:t>
      </w:r>
      <w:proofErr w:type="spellEnd"/>
      <w:r>
        <w:rPr>
          <w:rFonts w:cs="Times New Roman"/>
          <w:szCs w:val="24"/>
        </w:rPr>
        <w:t>,</w:t>
      </w:r>
    </w:p>
    <w:p w14:paraId="53101F26" w14:textId="77777777" w:rsidR="004F4A32" w:rsidRDefault="004F4A32" w:rsidP="004F4A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touching a debt of 60s.    (C.P.R. 1485-94 p.186)</w:t>
      </w:r>
    </w:p>
    <w:p w14:paraId="2C87DED4" w14:textId="77777777" w:rsidR="004F4A32" w:rsidRDefault="004F4A32" w:rsidP="004F4A32">
      <w:pPr>
        <w:pStyle w:val="NoSpacing"/>
        <w:rPr>
          <w:rFonts w:cs="Times New Roman"/>
          <w:szCs w:val="24"/>
        </w:rPr>
      </w:pPr>
    </w:p>
    <w:p w14:paraId="737C45AD" w14:textId="77777777" w:rsidR="004F4A32" w:rsidRDefault="004F4A32" w:rsidP="004F4A32">
      <w:pPr>
        <w:pStyle w:val="NoSpacing"/>
        <w:rPr>
          <w:rFonts w:cs="Times New Roman"/>
          <w:szCs w:val="24"/>
        </w:rPr>
      </w:pPr>
    </w:p>
    <w:p w14:paraId="0189F5D0" w14:textId="77777777" w:rsidR="004F4A32" w:rsidRDefault="004F4A32" w:rsidP="004F4A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August 2024</w:t>
      </w:r>
    </w:p>
    <w:p w14:paraId="0962D08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8E3B94" w14:textId="77777777" w:rsidR="004F4A32" w:rsidRDefault="004F4A32" w:rsidP="009139A6">
      <w:r>
        <w:separator/>
      </w:r>
    </w:p>
  </w:endnote>
  <w:endnote w:type="continuationSeparator" w:id="0">
    <w:p w14:paraId="3C5370C3" w14:textId="77777777" w:rsidR="004F4A32" w:rsidRDefault="004F4A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475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A1E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732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430D63" w14:textId="77777777" w:rsidR="004F4A32" w:rsidRDefault="004F4A32" w:rsidP="009139A6">
      <w:r>
        <w:separator/>
      </w:r>
    </w:p>
  </w:footnote>
  <w:footnote w:type="continuationSeparator" w:id="0">
    <w:p w14:paraId="5B34EABA" w14:textId="77777777" w:rsidR="004F4A32" w:rsidRDefault="004F4A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ABC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728D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C76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A32"/>
    <w:rsid w:val="000666E0"/>
    <w:rsid w:val="002510B7"/>
    <w:rsid w:val="00270799"/>
    <w:rsid w:val="004F4A32"/>
    <w:rsid w:val="005C130B"/>
    <w:rsid w:val="00826F5C"/>
    <w:rsid w:val="009139A6"/>
    <w:rsid w:val="009411C2"/>
    <w:rsid w:val="009448BB"/>
    <w:rsid w:val="00947624"/>
    <w:rsid w:val="00A3176C"/>
    <w:rsid w:val="00AE65F8"/>
    <w:rsid w:val="00B5443E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0CF96"/>
  <w15:chartTrackingRefBased/>
  <w15:docId w15:val="{E19A9E46-CBBD-4898-A1D0-3E94D7B2D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2024-08-11T16:11:00Z</dcterms:created>
  <dcterms:modified xsi:type="dcterms:W3CDTF">2024-08-11T16:12:00Z</dcterms:modified>
</cp:coreProperties>
</file>